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17B81">
        <w:rPr>
          <w:b/>
          <w:noProof/>
          <w:sz w:val="24"/>
        </w:rPr>
        <w:t>590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27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7B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>
            <w:pPr>
              <w:pStyle w:val="CRCoverPage"/>
              <w:spacing w:after="0"/>
              <w:ind w:left="100"/>
              <w:rPr>
                <w:noProof/>
              </w:rPr>
            </w:pPr>
            <w:r w:rsidRPr="00952EB6">
              <w:t>Add Data type column in the URI variables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817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17B8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17B81">
              <w:rPr>
                <w:noProof/>
              </w:rPr>
              <w:t>1</w:t>
            </w:r>
            <w:r w:rsidR="008E1E8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C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952EB6" w:rsidP="00CA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CA6DFE">
              <w:rPr>
                <w:noProof/>
              </w:rPr>
              <w:t>in</w:t>
            </w:r>
            <w:r>
              <w:rPr>
                <w:noProof/>
              </w:rPr>
              <w:t xml:space="preserve"> the CR C4-200738, there is a need to add the</w:t>
            </w:r>
            <w:r w:rsidRPr="00952EB6">
              <w:rPr>
                <w:noProof/>
              </w:rPr>
              <w:t xml:space="preserve"> "Data type" column in the URI variables tables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2EB6" w:rsidP="007D3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</w:t>
            </w:r>
            <w:r w:rsidRPr="00952EB6">
              <w:rPr>
                <w:noProof/>
              </w:rPr>
              <w:t xml:space="preserve"> "Data type" column in </w:t>
            </w:r>
            <w:r>
              <w:rPr>
                <w:noProof/>
              </w:rPr>
              <w:t xml:space="preserve">each one of </w:t>
            </w:r>
            <w:r w:rsidRPr="00952EB6">
              <w:rPr>
                <w:noProof/>
              </w:rPr>
              <w:t>the URI variables tables</w:t>
            </w:r>
            <w:r>
              <w:rPr>
                <w:noProof/>
              </w:rPr>
              <w:t xml:space="preserve"> of TS°2</w:t>
            </w:r>
            <w:r w:rsidR="007D341F">
              <w:rPr>
                <w:noProof/>
              </w:rPr>
              <w:t>9</w:t>
            </w:r>
            <w:r>
              <w:rPr>
                <w:noProof/>
              </w:rPr>
              <w:t>.550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 w:rsidP="00952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and clarity of the specification is impacted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71C9" w:rsidP="0024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2B65AB">
              <w:rPr>
                <w:noProof/>
              </w:rPr>
              <w:t>.2.2, 6.1.3.3.2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B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C066B">
              <w:rPr>
                <w:noProof/>
              </w:rPr>
              <w:t xml:space="preserve"> 1</w:t>
            </w:r>
            <w:bookmarkStart w:id="2" w:name="_GoBack"/>
            <w:bookmarkEnd w:id="2"/>
            <w:r>
              <w:rPr>
                <w:noProof/>
              </w:rPr>
              <w:t>: Remove the clauses that are not affected</w:t>
            </w:r>
            <w:r w:rsidR="004C066B">
              <w:rPr>
                <w:noProof/>
              </w:rPr>
              <w:t xml:space="preserve"> and other corrections to the cover sheet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952EB6" w:rsidRPr="00952EB6" w:rsidRDefault="00952EB6" w:rsidP="00952EB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34219421"/>
      <w:bookmarkStart w:id="4" w:name="_Toc34739743"/>
      <w:bookmarkStart w:id="5" w:name="_Toc34739990"/>
      <w:bookmarkStart w:id="6" w:name="_Toc34749462"/>
      <w:bookmarkStart w:id="7" w:name="_Toc35936349"/>
      <w:bookmarkStart w:id="8" w:name="_Toc36462524"/>
      <w:r w:rsidRPr="00952EB6">
        <w:rPr>
          <w:rFonts w:ascii="Arial" w:hAnsi="Arial"/>
          <w:sz w:val="22"/>
        </w:rPr>
        <w:t>6.1.3.2.2</w:t>
      </w:r>
      <w:r w:rsidRPr="00952EB6">
        <w:rPr>
          <w:rFonts w:ascii="Arial" w:hAnsi="Arial"/>
          <w:sz w:val="22"/>
        </w:rPr>
        <w:tab/>
        <w:t>Resource Definition</w:t>
      </w:r>
      <w:bookmarkEnd w:id="3"/>
      <w:bookmarkEnd w:id="4"/>
      <w:bookmarkEnd w:id="5"/>
      <w:bookmarkEnd w:id="6"/>
      <w:bookmarkEnd w:id="7"/>
      <w:bookmarkEnd w:id="8"/>
    </w:p>
    <w:p w:rsidR="00952EB6" w:rsidRPr="00952EB6" w:rsidRDefault="00952EB6" w:rsidP="00952EB6">
      <w:r w:rsidRPr="00952EB6">
        <w:t xml:space="preserve">Resource URI: </w:t>
      </w:r>
      <w:r w:rsidRPr="00952EB6">
        <w:rPr>
          <w:b/>
          <w:noProof/>
        </w:rPr>
        <w:t>{apiRoot}/nsoraf-sor/{apiVersion}/{supi}/sor-information</w:t>
      </w:r>
    </w:p>
    <w:p w:rsidR="00952EB6" w:rsidRPr="00952EB6" w:rsidRDefault="00952EB6" w:rsidP="00952EB6">
      <w:pPr>
        <w:rPr>
          <w:rFonts w:ascii="Arial" w:hAnsi="Arial" w:cs="Arial"/>
        </w:rPr>
      </w:pPr>
      <w:r w:rsidRPr="00952EB6">
        <w:t>This resource shall support the resource URI variables defined in table 6.1.3.2.2-1</w:t>
      </w:r>
      <w:r w:rsidRPr="00952EB6">
        <w:rPr>
          <w:rFonts w:ascii="Arial" w:hAnsi="Arial" w:cs="Arial"/>
        </w:rPr>
        <w:t>.</w:t>
      </w:r>
    </w:p>
    <w:p w:rsidR="00952EB6" w:rsidRPr="00952EB6" w:rsidRDefault="00952EB6" w:rsidP="00952EB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952EB6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Orange [AEM]" w:date="2020-05-16T00:0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92"/>
        <w:gridCol w:w="1670"/>
        <w:gridCol w:w="7013"/>
        <w:tblGridChange w:id="10">
          <w:tblGrid>
            <w:gridCol w:w="1965"/>
            <w:gridCol w:w="7810"/>
            <w:gridCol w:w="7810"/>
          </w:tblGrid>
        </w:tblGridChange>
      </w:tblGrid>
      <w:tr w:rsidR="00952EB6" w:rsidRPr="00952EB6" w:rsidTr="00952EB6">
        <w:trPr>
          <w:jc w:val="center"/>
          <w:trPrChange w:id="11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2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4" w:author="Orange [AEM]" w:date="2020-05-16T00:09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52EB6" w:rsidRPr="00952EB6" w:rsidTr="00952EB6">
        <w:trPr>
          <w:jc w:val="center"/>
          <w:trPrChange w:id="16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2EB6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Orange [AEM]" w:date="2020-05-16T00:10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0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</w:t>
            </w:r>
            <w:r w:rsidRPr="00952EB6">
              <w:rPr>
                <w:rFonts w:ascii="Arial" w:hAnsi="Arial"/>
                <w:sz w:val="18"/>
                <w:lang w:val="en-US" w:eastAsia="zh-CN"/>
              </w:rPr>
              <w:t> </w:t>
            </w:r>
            <w:r w:rsidRPr="00952EB6">
              <w:rPr>
                <w:rFonts w:ascii="Arial" w:hAnsi="Arial"/>
                <w:sz w:val="18"/>
              </w:rPr>
              <w:t>6.1.1</w:t>
            </w:r>
          </w:p>
        </w:tc>
      </w:tr>
      <w:tr w:rsidR="00952EB6" w:rsidRPr="00952EB6" w:rsidTr="00952EB6">
        <w:trPr>
          <w:jc w:val="center"/>
          <w:trPrChange w:id="21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2EB6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Orange [AEM]" w:date="2020-05-16T00:10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5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 6.1.1</w:t>
            </w:r>
          </w:p>
        </w:tc>
      </w:tr>
      <w:tr w:rsidR="00952EB6" w:rsidRPr="00952EB6" w:rsidTr="00952EB6">
        <w:trPr>
          <w:jc w:val="center"/>
          <w:trPrChange w:id="26" w:author="Orange [AEM]" w:date="2020-05-16T00:0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Orange [AEM]" w:date="2020-05-16T00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2EB6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" w:author="Orange [AEM]" w:date="2020-05-16T00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29" w:author="Orange [AEM]" w:date="2020-05-16T00:10:00Z">
              <w:r>
                <w:rPr>
                  <w:rFonts w:ascii="Arial" w:hAnsi="Arial"/>
                  <w:sz w:val="18"/>
                </w:rPr>
                <w:t>Supi</w:t>
              </w:r>
            </w:ins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" w:author="Orange [AEM]" w:date="2020-05-16T00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952EB6">
              <w:rPr>
                <w:rFonts w:ascii="Arial" w:hAnsi="Arial"/>
                <w:sz w:val="18"/>
              </w:rPr>
              <w:br/>
            </w:r>
            <w:r w:rsidRPr="00952EB6">
              <w:rPr>
                <w:rFonts w:ascii="Arial" w:hAnsi="Arial"/>
                <w:sz w:val="18"/>
              </w:rPr>
              <w:tab/>
              <w:t>pattern: "</w:t>
            </w:r>
            <w:proofErr w:type="gramStart"/>
            <w:r w:rsidRPr="00952EB6">
              <w:rPr>
                <w:rFonts w:ascii="Arial" w:hAnsi="Arial"/>
                <w:sz w:val="18"/>
              </w:rPr>
              <w:t>^(</w:t>
            </w:r>
            <w:proofErr w:type="spellStart"/>
            <w:proofErr w:type="gramEnd"/>
            <w:r w:rsidRPr="00952EB6">
              <w:rPr>
                <w:rFonts w:ascii="Arial" w:hAnsi="Arial"/>
                <w:sz w:val="18"/>
              </w:rPr>
              <w:t>imsi</w:t>
            </w:r>
            <w:proofErr w:type="spellEnd"/>
            <w:r w:rsidRPr="00952EB6">
              <w:rPr>
                <w:rFonts w:ascii="Arial" w:hAnsi="Arial"/>
                <w:sz w:val="18"/>
              </w:rPr>
              <w:t>-[0-9]{5,15}|</w:t>
            </w:r>
            <w:proofErr w:type="spellStart"/>
            <w:r w:rsidRPr="00952EB6">
              <w:rPr>
                <w:rFonts w:ascii="Arial" w:hAnsi="Arial"/>
                <w:sz w:val="18"/>
              </w:rPr>
              <w:t>nai</w:t>
            </w:r>
            <w:proofErr w:type="spellEnd"/>
            <w:r w:rsidRPr="00952EB6">
              <w:rPr>
                <w:rFonts w:ascii="Arial" w:hAnsi="Arial"/>
                <w:sz w:val="18"/>
              </w:rPr>
              <w:t>-.+|.+)$"</w:t>
            </w:r>
          </w:p>
        </w:tc>
      </w:tr>
    </w:tbl>
    <w:p w:rsidR="00952EB6" w:rsidRDefault="00952EB6" w:rsidP="00952EB6"/>
    <w:p w:rsidR="005342A6" w:rsidRPr="00EA647F" w:rsidRDefault="005342A6" w:rsidP="00534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952EB6" w:rsidRPr="00952EB6" w:rsidRDefault="00952EB6" w:rsidP="00952EB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1" w:name="_Toc34219426"/>
      <w:bookmarkStart w:id="32" w:name="_Toc34739748"/>
      <w:bookmarkStart w:id="33" w:name="_Toc34739995"/>
      <w:bookmarkStart w:id="34" w:name="_Toc34749467"/>
      <w:bookmarkStart w:id="35" w:name="_Toc35936354"/>
      <w:bookmarkStart w:id="36" w:name="_Toc36462529"/>
      <w:r w:rsidRPr="00952EB6">
        <w:rPr>
          <w:rFonts w:ascii="Arial" w:hAnsi="Arial"/>
          <w:sz w:val="22"/>
        </w:rPr>
        <w:t>6.1.3.3.2</w:t>
      </w:r>
      <w:r w:rsidRPr="00952EB6">
        <w:rPr>
          <w:rFonts w:ascii="Arial" w:hAnsi="Arial"/>
          <w:sz w:val="22"/>
        </w:rPr>
        <w:tab/>
        <w:t>Resource Definition</w:t>
      </w:r>
      <w:bookmarkEnd w:id="31"/>
      <w:bookmarkEnd w:id="32"/>
      <w:bookmarkEnd w:id="33"/>
      <w:bookmarkEnd w:id="34"/>
      <w:bookmarkEnd w:id="35"/>
      <w:bookmarkEnd w:id="36"/>
    </w:p>
    <w:p w:rsidR="00952EB6" w:rsidRPr="00952EB6" w:rsidRDefault="00952EB6" w:rsidP="00952EB6">
      <w:r w:rsidRPr="00952EB6">
        <w:t xml:space="preserve">Resource URI: </w:t>
      </w:r>
      <w:r w:rsidRPr="00952EB6">
        <w:rPr>
          <w:b/>
          <w:noProof/>
        </w:rPr>
        <w:t>{apiRoot}/nsoraf-sor/{apiVersion}/{supi}/sor-information/sor-ack</w:t>
      </w:r>
    </w:p>
    <w:p w:rsidR="00952EB6" w:rsidRPr="00952EB6" w:rsidRDefault="00952EB6" w:rsidP="00952EB6">
      <w:pPr>
        <w:rPr>
          <w:rFonts w:ascii="Arial" w:hAnsi="Arial" w:cs="Arial"/>
        </w:rPr>
      </w:pPr>
      <w:r w:rsidRPr="00952EB6">
        <w:t>This resource shall support the resource URI variables defined in table 6.1.3.3.2-1</w:t>
      </w:r>
      <w:r w:rsidRPr="00952EB6">
        <w:rPr>
          <w:rFonts w:ascii="Arial" w:hAnsi="Arial" w:cs="Arial"/>
        </w:rPr>
        <w:t>.</w:t>
      </w:r>
    </w:p>
    <w:p w:rsidR="00952EB6" w:rsidRPr="00952EB6" w:rsidRDefault="00952EB6" w:rsidP="00952EB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952EB6">
        <w:rPr>
          <w:rFonts w:ascii="Arial" w:hAnsi="Arial"/>
          <w:b/>
        </w:rP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7" w:author="Orange [AEM]" w:date="2020-05-16T00:1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92"/>
        <w:gridCol w:w="1670"/>
        <w:gridCol w:w="7013"/>
        <w:tblGridChange w:id="38">
          <w:tblGrid>
            <w:gridCol w:w="1965"/>
            <w:gridCol w:w="7810"/>
            <w:gridCol w:w="7810"/>
          </w:tblGrid>
        </w:tblGridChange>
      </w:tblGrid>
      <w:tr w:rsidR="00952EB6" w:rsidRPr="00952EB6" w:rsidTr="00952EB6">
        <w:trPr>
          <w:jc w:val="center"/>
          <w:trPrChange w:id="39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0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1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42" w:author="Orange [AEM]" w:date="2020-05-16T00:1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3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EB6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52EB6" w:rsidRPr="00952EB6" w:rsidTr="00952EB6">
        <w:trPr>
          <w:jc w:val="center"/>
          <w:trPrChange w:id="44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5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2EB6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" w:author="Orange [AEM]" w:date="2020-05-16T00:11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8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</w:t>
            </w:r>
            <w:r w:rsidRPr="00952EB6">
              <w:rPr>
                <w:rFonts w:ascii="Arial" w:hAnsi="Arial"/>
                <w:sz w:val="18"/>
                <w:lang w:val="en-US" w:eastAsia="zh-CN"/>
              </w:rPr>
              <w:t> </w:t>
            </w:r>
            <w:r w:rsidRPr="00952EB6">
              <w:rPr>
                <w:rFonts w:ascii="Arial" w:hAnsi="Arial"/>
                <w:sz w:val="18"/>
              </w:rPr>
              <w:t>6.1.1</w:t>
            </w:r>
          </w:p>
        </w:tc>
      </w:tr>
      <w:tr w:rsidR="00952EB6" w:rsidRPr="00952EB6" w:rsidTr="00952EB6">
        <w:trPr>
          <w:jc w:val="center"/>
          <w:trPrChange w:id="49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0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2EB6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2" w:author="Orange [AEM]" w:date="2020-05-16T00:11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3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See clause 6.1.1</w:t>
            </w:r>
          </w:p>
        </w:tc>
      </w:tr>
      <w:tr w:rsidR="00952EB6" w:rsidRPr="00952EB6" w:rsidTr="00952EB6">
        <w:trPr>
          <w:jc w:val="center"/>
          <w:trPrChange w:id="54" w:author="Orange [AEM]" w:date="2020-05-16T00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Orange [AEM]" w:date="2020-05-16T00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2EB6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" w:author="Orange [AEM]" w:date="2020-05-16T00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57" w:author="Orange [AEM]" w:date="2020-05-16T00:11:00Z">
              <w:r>
                <w:rPr>
                  <w:rFonts w:ascii="Arial" w:hAnsi="Arial"/>
                  <w:sz w:val="18"/>
                </w:rPr>
                <w:t>Supi</w:t>
              </w:r>
            </w:ins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8" w:author="Orange [AEM]" w:date="2020-05-16T00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52EB6" w:rsidRPr="00952EB6" w:rsidRDefault="00952EB6" w:rsidP="00952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2EB6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952EB6">
              <w:rPr>
                <w:rFonts w:ascii="Arial" w:hAnsi="Arial"/>
                <w:sz w:val="18"/>
              </w:rPr>
              <w:br/>
            </w:r>
            <w:r w:rsidRPr="00952EB6">
              <w:rPr>
                <w:rFonts w:ascii="Arial" w:hAnsi="Arial"/>
                <w:sz w:val="18"/>
              </w:rPr>
              <w:tab/>
              <w:t>pattern: "</w:t>
            </w:r>
            <w:proofErr w:type="gramStart"/>
            <w:r w:rsidRPr="00952EB6">
              <w:rPr>
                <w:rFonts w:ascii="Arial" w:hAnsi="Arial"/>
                <w:sz w:val="18"/>
              </w:rPr>
              <w:t>^(</w:t>
            </w:r>
            <w:proofErr w:type="spellStart"/>
            <w:proofErr w:type="gramEnd"/>
            <w:r w:rsidRPr="00952EB6">
              <w:rPr>
                <w:rFonts w:ascii="Arial" w:hAnsi="Arial"/>
                <w:sz w:val="18"/>
              </w:rPr>
              <w:t>imsi</w:t>
            </w:r>
            <w:proofErr w:type="spellEnd"/>
            <w:r w:rsidRPr="00952EB6">
              <w:rPr>
                <w:rFonts w:ascii="Arial" w:hAnsi="Arial"/>
                <w:sz w:val="18"/>
              </w:rPr>
              <w:t>-[0-9]{5,15}|</w:t>
            </w:r>
            <w:proofErr w:type="spellStart"/>
            <w:r w:rsidRPr="00952EB6">
              <w:rPr>
                <w:rFonts w:ascii="Arial" w:hAnsi="Arial"/>
                <w:sz w:val="18"/>
              </w:rPr>
              <w:t>nai</w:t>
            </w:r>
            <w:proofErr w:type="spellEnd"/>
            <w:r w:rsidRPr="00952EB6">
              <w:rPr>
                <w:rFonts w:ascii="Arial" w:hAnsi="Arial"/>
                <w:sz w:val="18"/>
              </w:rPr>
              <w:t>-.+|.+)$"</w:t>
            </w:r>
          </w:p>
        </w:tc>
      </w:tr>
    </w:tbl>
    <w:p w:rsidR="00A13946" w:rsidRDefault="00A13946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15" w:rsidRDefault="00701B15">
      <w:r>
        <w:separator/>
      </w:r>
    </w:p>
  </w:endnote>
  <w:endnote w:type="continuationSeparator" w:id="0">
    <w:p w:rsidR="00701B15" w:rsidRDefault="0070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15" w:rsidRDefault="00701B15">
      <w:r>
        <w:separator/>
      </w:r>
    </w:p>
  </w:footnote>
  <w:footnote w:type="continuationSeparator" w:id="0">
    <w:p w:rsidR="00701B15" w:rsidRDefault="00701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65492"/>
    <w:rsid w:val="000A1F6F"/>
    <w:rsid w:val="000A6394"/>
    <w:rsid w:val="000B7FED"/>
    <w:rsid w:val="000C038A"/>
    <w:rsid w:val="000C206B"/>
    <w:rsid w:val="000C6598"/>
    <w:rsid w:val="000E1C6A"/>
    <w:rsid w:val="0012511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5B4D"/>
    <w:rsid w:val="002058F9"/>
    <w:rsid w:val="0024446F"/>
    <w:rsid w:val="0026004D"/>
    <w:rsid w:val="002640DD"/>
    <w:rsid w:val="00266792"/>
    <w:rsid w:val="00272B5F"/>
    <w:rsid w:val="00275D12"/>
    <w:rsid w:val="00284FEB"/>
    <w:rsid w:val="002860C4"/>
    <w:rsid w:val="002B5741"/>
    <w:rsid w:val="002B65AB"/>
    <w:rsid w:val="002E2C5D"/>
    <w:rsid w:val="002E67BB"/>
    <w:rsid w:val="00305409"/>
    <w:rsid w:val="00342746"/>
    <w:rsid w:val="003609EF"/>
    <w:rsid w:val="0036231A"/>
    <w:rsid w:val="00374DD4"/>
    <w:rsid w:val="00392882"/>
    <w:rsid w:val="003E1A36"/>
    <w:rsid w:val="00410371"/>
    <w:rsid w:val="00421132"/>
    <w:rsid w:val="004242F1"/>
    <w:rsid w:val="00424FBB"/>
    <w:rsid w:val="00465FCE"/>
    <w:rsid w:val="004877B8"/>
    <w:rsid w:val="004B3648"/>
    <w:rsid w:val="004B75B7"/>
    <w:rsid w:val="004C066B"/>
    <w:rsid w:val="004D67C7"/>
    <w:rsid w:val="004E1669"/>
    <w:rsid w:val="004F7AE0"/>
    <w:rsid w:val="0050797C"/>
    <w:rsid w:val="0051580D"/>
    <w:rsid w:val="005342A6"/>
    <w:rsid w:val="00547111"/>
    <w:rsid w:val="00570453"/>
    <w:rsid w:val="00574B6E"/>
    <w:rsid w:val="005848F1"/>
    <w:rsid w:val="00592D74"/>
    <w:rsid w:val="005C5F45"/>
    <w:rsid w:val="005E2C44"/>
    <w:rsid w:val="00621188"/>
    <w:rsid w:val="006257ED"/>
    <w:rsid w:val="0064352E"/>
    <w:rsid w:val="006729DE"/>
    <w:rsid w:val="00673BC4"/>
    <w:rsid w:val="00695808"/>
    <w:rsid w:val="006A3253"/>
    <w:rsid w:val="006B46FB"/>
    <w:rsid w:val="006D470F"/>
    <w:rsid w:val="006E21FB"/>
    <w:rsid w:val="006F2526"/>
    <w:rsid w:val="00701B15"/>
    <w:rsid w:val="00715FC3"/>
    <w:rsid w:val="00745C78"/>
    <w:rsid w:val="00792342"/>
    <w:rsid w:val="007977A8"/>
    <w:rsid w:val="007B512A"/>
    <w:rsid w:val="007B6D61"/>
    <w:rsid w:val="007C2097"/>
    <w:rsid w:val="007D1D38"/>
    <w:rsid w:val="007D341F"/>
    <w:rsid w:val="007D6A07"/>
    <w:rsid w:val="007F7259"/>
    <w:rsid w:val="008040A8"/>
    <w:rsid w:val="008119AD"/>
    <w:rsid w:val="00817B81"/>
    <w:rsid w:val="00827345"/>
    <w:rsid w:val="008279FA"/>
    <w:rsid w:val="0085245D"/>
    <w:rsid w:val="008626E7"/>
    <w:rsid w:val="00870EE7"/>
    <w:rsid w:val="008863B9"/>
    <w:rsid w:val="008876C4"/>
    <w:rsid w:val="008A45A6"/>
    <w:rsid w:val="008E1E85"/>
    <w:rsid w:val="008F193E"/>
    <w:rsid w:val="008F686C"/>
    <w:rsid w:val="008F68B0"/>
    <w:rsid w:val="009148DE"/>
    <w:rsid w:val="009171C9"/>
    <w:rsid w:val="0093301D"/>
    <w:rsid w:val="00941E30"/>
    <w:rsid w:val="00952EB6"/>
    <w:rsid w:val="009777D9"/>
    <w:rsid w:val="00991B88"/>
    <w:rsid w:val="009A5753"/>
    <w:rsid w:val="009A579D"/>
    <w:rsid w:val="009D20E3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AD21E3"/>
    <w:rsid w:val="00B168B2"/>
    <w:rsid w:val="00B258BB"/>
    <w:rsid w:val="00B270A3"/>
    <w:rsid w:val="00B5267E"/>
    <w:rsid w:val="00B65AB6"/>
    <w:rsid w:val="00B67B97"/>
    <w:rsid w:val="00B85DC5"/>
    <w:rsid w:val="00B968C8"/>
    <w:rsid w:val="00BA3EC5"/>
    <w:rsid w:val="00BA51D9"/>
    <w:rsid w:val="00BB4E79"/>
    <w:rsid w:val="00BB5DFC"/>
    <w:rsid w:val="00BD279D"/>
    <w:rsid w:val="00BD6BB8"/>
    <w:rsid w:val="00C40102"/>
    <w:rsid w:val="00C66BA2"/>
    <w:rsid w:val="00C76DDB"/>
    <w:rsid w:val="00C95985"/>
    <w:rsid w:val="00CA6DFE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DF43F6"/>
    <w:rsid w:val="00E11A71"/>
    <w:rsid w:val="00E13F3D"/>
    <w:rsid w:val="00E34898"/>
    <w:rsid w:val="00E37C53"/>
    <w:rsid w:val="00E520AC"/>
    <w:rsid w:val="00E64D93"/>
    <w:rsid w:val="00E8079D"/>
    <w:rsid w:val="00EB09B7"/>
    <w:rsid w:val="00ED531C"/>
    <w:rsid w:val="00EE3DD8"/>
    <w:rsid w:val="00EE7D7C"/>
    <w:rsid w:val="00EF498B"/>
    <w:rsid w:val="00F067C4"/>
    <w:rsid w:val="00F223E8"/>
    <w:rsid w:val="00F25D98"/>
    <w:rsid w:val="00F300FB"/>
    <w:rsid w:val="00F5342A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42B83-4319-4385-94D5-AA215494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 Rev-1</cp:lastModifiedBy>
  <cp:revision>2</cp:revision>
  <cp:lastPrinted>1900-12-31T22:00:00Z</cp:lastPrinted>
  <dcterms:created xsi:type="dcterms:W3CDTF">2020-06-10T06:10:00Z</dcterms:created>
  <dcterms:modified xsi:type="dcterms:W3CDTF">2020-06-10T06:10:00Z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